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F35D8" w14:textId="77777777" w:rsidR="00D26FF5" w:rsidRDefault="00D26FF5" w:rsidP="00D26F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LAKE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fl.1437)</w:t>
      </w:r>
    </w:p>
    <w:p w14:paraId="48B17FAD" w14:textId="77777777" w:rsidR="00D26FF5" w:rsidRDefault="00D26FF5" w:rsidP="00D26FF5">
      <w:pPr>
        <w:pStyle w:val="NoSpacing"/>
        <w:rPr>
          <w:rStyle w:val="Hyperlink"/>
          <w:color w:val="auto"/>
          <w:u w:val="none"/>
        </w:rPr>
      </w:pPr>
    </w:p>
    <w:p w14:paraId="5C7BF260" w14:textId="77777777" w:rsidR="00D26FF5" w:rsidRDefault="00D26FF5" w:rsidP="00D26FF5">
      <w:pPr>
        <w:pStyle w:val="NoSpacing"/>
        <w:rPr>
          <w:rStyle w:val="Hyperlink"/>
          <w:color w:val="auto"/>
          <w:u w:val="none"/>
        </w:rPr>
      </w:pPr>
    </w:p>
    <w:p w14:paraId="1A0E479C" w14:textId="77777777" w:rsidR="00D26FF5" w:rsidRDefault="00D26FF5" w:rsidP="00D26F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6 Oct.1437</w:t>
      </w:r>
      <w:r>
        <w:rPr>
          <w:rStyle w:val="Hyperlink"/>
          <w:color w:val="auto"/>
          <w:u w:val="none"/>
        </w:rPr>
        <w:tab/>
        <w:t xml:space="preserve">Settlement of the action taken by him, William </w:t>
      </w:r>
      <w:proofErr w:type="spellStart"/>
      <w:r>
        <w:rPr>
          <w:rStyle w:val="Hyperlink"/>
          <w:color w:val="auto"/>
          <w:u w:val="none"/>
        </w:rPr>
        <w:t>Bradforde</w:t>
      </w:r>
      <w:proofErr w:type="spellEnd"/>
      <w:r>
        <w:rPr>
          <w:rStyle w:val="Hyperlink"/>
          <w:color w:val="auto"/>
          <w:u w:val="none"/>
        </w:rPr>
        <w:t xml:space="preserve">(q.v.) and Thomas </w:t>
      </w:r>
    </w:p>
    <w:p w14:paraId="30DDF361" w14:textId="77777777" w:rsidR="00D26FF5" w:rsidRDefault="00D26FF5" w:rsidP="00D26F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Beaumonde</w:t>
      </w:r>
      <w:proofErr w:type="spellEnd"/>
      <w:r>
        <w:rPr>
          <w:rStyle w:val="Hyperlink"/>
          <w:color w:val="auto"/>
          <w:u w:val="none"/>
        </w:rPr>
        <w:t xml:space="preserve">(q.v.) against John </w:t>
      </w:r>
      <w:proofErr w:type="spellStart"/>
      <w:r>
        <w:rPr>
          <w:rStyle w:val="Hyperlink"/>
          <w:color w:val="auto"/>
          <w:u w:val="none"/>
        </w:rPr>
        <w:t>Staneley</w:t>
      </w:r>
      <w:proofErr w:type="spellEnd"/>
      <w:r>
        <w:rPr>
          <w:rStyle w:val="Hyperlink"/>
          <w:color w:val="auto"/>
          <w:u w:val="none"/>
        </w:rPr>
        <w:t xml:space="preserve"> of Stanley, West Riding of </w:t>
      </w:r>
    </w:p>
    <w:p w14:paraId="4DCEA38F" w14:textId="77777777" w:rsidR="00D26FF5" w:rsidRDefault="00D26FF5" w:rsidP="00D26F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Yorkshire(q.v.), and his wife, Joan(q.v.), </w:t>
      </w:r>
      <w:proofErr w:type="spellStart"/>
      <w:r>
        <w:rPr>
          <w:rStyle w:val="Hyperlink"/>
          <w:color w:val="auto"/>
          <w:u w:val="none"/>
        </w:rPr>
        <w:t>deforciants</w:t>
      </w:r>
      <w:proofErr w:type="spellEnd"/>
      <w:r>
        <w:rPr>
          <w:rStyle w:val="Hyperlink"/>
          <w:color w:val="auto"/>
          <w:u w:val="none"/>
        </w:rPr>
        <w:t xml:space="preserve"> of a </w:t>
      </w:r>
      <w:proofErr w:type="spellStart"/>
      <w:r>
        <w:rPr>
          <w:rStyle w:val="Hyperlink"/>
          <w:color w:val="auto"/>
          <w:u w:val="none"/>
        </w:rPr>
        <w:t>messuage</w:t>
      </w:r>
      <w:proofErr w:type="spellEnd"/>
      <w:r>
        <w:rPr>
          <w:rStyle w:val="Hyperlink"/>
          <w:color w:val="auto"/>
          <w:u w:val="none"/>
        </w:rPr>
        <w:t xml:space="preserve"> and </w:t>
      </w:r>
    </w:p>
    <w:p w14:paraId="0B657E31" w14:textId="77777777" w:rsidR="00D26FF5" w:rsidRDefault="00D26FF5" w:rsidP="00D26F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2 acres of meadow in Stanley.</w:t>
      </w:r>
    </w:p>
    <w:p w14:paraId="4FA6DE17" w14:textId="77777777" w:rsidR="00D26FF5" w:rsidRDefault="00D26FF5" w:rsidP="00D26F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355CFB">
          <w:rPr>
            <w:rStyle w:val="Hyperlink"/>
          </w:rPr>
          <w:t>www.medievalgenealogy.org.uk/fines/abstracts/CP_25_1_280_158.shtml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14:paraId="4FA2EC59" w14:textId="77777777" w:rsidR="00D26FF5" w:rsidRDefault="00D26FF5" w:rsidP="00D26FF5">
      <w:pPr>
        <w:pStyle w:val="NoSpacing"/>
        <w:rPr>
          <w:rStyle w:val="Hyperlink"/>
          <w:color w:val="auto"/>
          <w:u w:val="none"/>
        </w:rPr>
      </w:pPr>
    </w:p>
    <w:p w14:paraId="385203ED" w14:textId="77777777" w:rsidR="00D26FF5" w:rsidRDefault="00D26FF5" w:rsidP="00D26FF5">
      <w:pPr>
        <w:pStyle w:val="NoSpacing"/>
        <w:rPr>
          <w:rStyle w:val="Hyperlink"/>
          <w:color w:val="auto"/>
          <w:u w:val="none"/>
        </w:rPr>
      </w:pPr>
    </w:p>
    <w:p w14:paraId="3D6D5CA9" w14:textId="77777777" w:rsidR="00D26FF5" w:rsidRDefault="00D26FF5" w:rsidP="00D26FF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 January 2018</w:t>
      </w:r>
    </w:p>
    <w:p w14:paraId="563B96FA" w14:textId="77777777" w:rsidR="006B2F86" w:rsidRPr="00E71FC3" w:rsidRDefault="00D26F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D3A44" w14:textId="77777777" w:rsidR="00D26FF5" w:rsidRDefault="00D26FF5" w:rsidP="00E71FC3">
      <w:pPr>
        <w:spacing w:after="0" w:line="240" w:lineRule="auto"/>
      </w:pPr>
      <w:r>
        <w:separator/>
      </w:r>
    </w:p>
  </w:endnote>
  <w:endnote w:type="continuationSeparator" w:id="0">
    <w:p w14:paraId="5C8FDDA9" w14:textId="77777777" w:rsidR="00D26FF5" w:rsidRDefault="00D26F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794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BCA50" w14:textId="77777777" w:rsidR="00D26FF5" w:rsidRDefault="00D26FF5" w:rsidP="00E71FC3">
      <w:pPr>
        <w:spacing w:after="0" w:line="240" w:lineRule="auto"/>
      </w:pPr>
      <w:r>
        <w:separator/>
      </w:r>
    </w:p>
  </w:footnote>
  <w:footnote w:type="continuationSeparator" w:id="0">
    <w:p w14:paraId="335F96E8" w14:textId="77777777" w:rsidR="00D26FF5" w:rsidRDefault="00D26F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FF5"/>
    <w:rsid w:val="001A7C09"/>
    <w:rsid w:val="00577BD5"/>
    <w:rsid w:val="00656CBA"/>
    <w:rsid w:val="006A1F77"/>
    <w:rsid w:val="00733BE7"/>
    <w:rsid w:val="00AB52E8"/>
    <w:rsid w:val="00B16D3F"/>
    <w:rsid w:val="00BB41AC"/>
    <w:rsid w:val="00D26FF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9127A"/>
  <w15:chartTrackingRefBased/>
  <w15:docId w15:val="{C381B8A0-58CD-4595-862C-4F7AE2A0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26F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2018-02-01T10:58:00Z</dcterms:created>
  <dcterms:modified xsi:type="dcterms:W3CDTF">2018-02-01T10:59:00Z</dcterms:modified>
</cp:coreProperties>
</file>